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DC" w:rsidRPr="002D3267" w:rsidRDefault="000D6CDC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0D6CDC" w:rsidRPr="007A1DDC" w:rsidRDefault="000D6CDC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0D6CDC" w:rsidRPr="004F1901" w:rsidRDefault="000D6CDC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曹莉雅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>10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0D6CDC" w:rsidRPr="00B63ED8" w:rsidRDefault="000D6CDC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0D6CDC" w:rsidRPr="00C41475" w:rsidTr="00C41475">
        <w:trPr>
          <w:trHeight w:val="422"/>
        </w:trPr>
        <w:tc>
          <w:tcPr>
            <w:tcW w:w="2660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曹莉雅</w:t>
            </w:r>
          </w:p>
        </w:tc>
        <w:tc>
          <w:tcPr>
            <w:tcW w:w="2671" w:type="dxa"/>
            <w:gridSpan w:val="2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0D6CDC" w:rsidRPr="00C41475" w:rsidTr="00C41475">
        <w:trPr>
          <w:trHeight w:val="427"/>
        </w:trPr>
        <w:tc>
          <w:tcPr>
            <w:tcW w:w="2660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200509</w:t>
            </w:r>
          </w:p>
        </w:tc>
        <w:tc>
          <w:tcPr>
            <w:tcW w:w="2671" w:type="dxa"/>
            <w:gridSpan w:val="2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13921602581</w:t>
            </w:r>
          </w:p>
        </w:tc>
      </w:tr>
      <w:tr w:rsidR="000D6CDC" w:rsidRPr="00C41475" w:rsidTr="00C41475">
        <w:tc>
          <w:tcPr>
            <w:tcW w:w="2660" w:type="dxa"/>
          </w:tcPr>
          <w:p w:rsidR="000D6CDC" w:rsidRPr="00C41475" w:rsidRDefault="000D6CDC" w:rsidP="00C41475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0D6CDC" w:rsidRPr="00C41475" w:rsidRDefault="000D6CDC" w:rsidP="00C41475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06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05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教育管理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助理研究员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0D6CDC" w:rsidRPr="00C41475" w:rsidTr="00C41475">
        <w:tc>
          <w:tcPr>
            <w:tcW w:w="2660" w:type="dxa"/>
          </w:tcPr>
          <w:p w:rsidR="000D6CDC" w:rsidRPr="00C41475" w:rsidRDefault="000D6CDC" w:rsidP="00C41475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18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07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03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临床内科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0D6CDC" w:rsidRPr="00C41475" w:rsidTr="00414589">
        <w:tc>
          <w:tcPr>
            <w:tcW w:w="5340" w:type="dxa"/>
            <w:gridSpan w:val="2"/>
          </w:tcPr>
          <w:p w:rsidR="000D6CDC" w:rsidRPr="00C41475" w:rsidRDefault="000D6CDC" w:rsidP="00C41475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  <w:vAlign w:val="center"/>
          </w:tcPr>
          <w:p w:rsidR="000D6CDC" w:rsidRPr="00414589" w:rsidRDefault="000D6CDC" w:rsidP="004145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14589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C4147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  <w:vAlign w:val="center"/>
          </w:tcPr>
          <w:p w:rsidR="000D6CDC" w:rsidRPr="00414589" w:rsidRDefault="000D6CDC" w:rsidP="004145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14589"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0D6CDC" w:rsidRDefault="000D6CDC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0D6CDC" w:rsidRDefault="000D6CDC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0D6CDC" w:rsidRPr="00B63ED8" w:rsidRDefault="000D6CDC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0D6CDC" w:rsidRPr="00C41475" w:rsidTr="00C41475">
        <w:trPr>
          <w:trHeight w:val="748"/>
        </w:trPr>
        <w:tc>
          <w:tcPr>
            <w:tcW w:w="1951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0D6CDC" w:rsidRPr="00C41475" w:rsidTr="00C41475">
        <w:trPr>
          <w:trHeight w:val="731"/>
        </w:trPr>
        <w:tc>
          <w:tcPr>
            <w:tcW w:w="1951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C41475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0D6CDC" w:rsidRPr="00C41475" w:rsidTr="00C41475">
        <w:trPr>
          <w:trHeight w:val="522"/>
        </w:trPr>
        <w:tc>
          <w:tcPr>
            <w:tcW w:w="1951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0D6CDC" w:rsidRPr="00C41475" w:rsidTr="00C41475">
        <w:trPr>
          <w:trHeight w:val="746"/>
        </w:trPr>
        <w:tc>
          <w:tcPr>
            <w:tcW w:w="1951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0D6CDC" w:rsidRPr="00C41475" w:rsidTr="00C41475">
        <w:trPr>
          <w:trHeight w:val="1185"/>
        </w:trPr>
        <w:tc>
          <w:tcPr>
            <w:tcW w:w="1951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0D6CDC" w:rsidRPr="00C41475" w:rsidRDefault="000D6CDC" w:rsidP="00C41475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C41475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0D6CDC" w:rsidRPr="00C41475" w:rsidRDefault="000D6CDC" w:rsidP="000D6CDC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0D6CDC" w:rsidRPr="00C41475" w:rsidRDefault="000D6CDC" w:rsidP="000D6CDC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C41475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C4147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0D6CDC" w:rsidRDefault="000D6CDC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0D6CDC" w:rsidRDefault="000D6CDC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0D6CDC" w:rsidRDefault="000D6CDC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0D6CDC" w:rsidRPr="00C41475" w:rsidTr="00C41475">
        <w:tc>
          <w:tcPr>
            <w:tcW w:w="2518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0D6CDC" w:rsidRPr="00C41475" w:rsidRDefault="000D6CDC" w:rsidP="00C41475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0D6CDC" w:rsidRPr="00C41475" w:rsidRDefault="000D6CDC" w:rsidP="00C41475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  <w:tr w:rsidR="000D6CDC" w:rsidRPr="00C41475" w:rsidTr="00C41475">
        <w:trPr>
          <w:trHeight w:val="435"/>
        </w:trPr>
        <w:tc>
          <w:tcPr>
            <w:tcW w:w="2518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0D6CDC" w:rsidRPr="00C41475" w:rsidRDefault="000D6CDC" w:rsidP="00C41475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D6CDC" w:rsidRPr="00C41475" w:rsidRDefault="000D6CDC" w:rsidP="00C41475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C41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0D6CDC" w:rsidRPr="00C41475" w:rsidRDefault="000D6CDC" w:rsidP="00C41475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</w:tbl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0D6CDC" w:rsidRDefault="000D6CDC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0D6CDC" w:rsidRPr="00CD4654" w:rsidRDefault="000D6CDC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0D6CDC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DC" w:rsidRDefault="000D6CDC" w:rsidP="00EC21C8">
      <w:r>
        <w:separator/>
      </w:r>
    </w:p>
  </w:endnote>
  <w:endnote w:type="continuationSeparator" w:id="0">
    <w:p w:rsidR="000D6CDC" w:rsidRDefault="000D6CDC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DC" w:rsidRDefault="000D6CDC" w:rsidP="00EC21C8">
      <w:r>
        <w:separator/>
      </w:r>
    </w:p>
  </w:footnote>
  <w:footnote w:type="continuationSeparator" w:id="0">
    <w:p w:rsidR="000D6CDC" w:rsidRDefault="000D6CDC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D6CDC"/>
    <w:rsid w:val="000E4C50"/>
    <w:rsid w:val="000E7B79"/>
    <w:rsid w:val="001206BA"/>
    <w:rsid w:val="001241A2"/>
    <w:rsid w:val="00150AAC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3410D"/>
    <w:rsid w:val="0035462C"/>
    <w:rsid w:val="00354C6A"/>
    <w:rsid w:val="0035612D"/>
    <w:rsid w:val="00383F79"/>
    <w:rsid w:val="00397922"/>
    <w:rsid w:val="004053A5"/>
    <w:rsid w:val="00414589"/>
    <w:rsid w:val="00445D8E"/>
    <w:rsid w:val="004524D7"/>
    <w:rsid w:val="004531D7"/>
    <w:rsid w:val="004956A1"/>
    <w:rsid w:val="004F1901"/>
    <w:rsid w:val="00501C4B"/>
    <w:rsid w:val="00556611"/>
    <w:rsid w:val="005B018C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93E17"/>
    <w:rsid w:val="00AA57FA"/>
    <w:rsid w:val="00AD2395"/>
    <w:rsid w:val="00AF0E2E"/>
    <w:rsid w:val="00AF5F46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41475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193E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93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504</TotalTime>
  <Pages>1</Pages>
  <Words>157</Words>
  <Characters>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36</cp:revision>
  <cp:lastPrinted>2019-07-19T07:23:00Z</cp:lastPrinted>
  <dcterms:created xsi:type="dcterms:W3CDTF">2019-07-15T06:07:00Z</dcterms:created>
  <dcterms:modified xsi:type="dcterms:W3CDTF">2019-07-19T07:24:00Z</dcterms:modified>
</cp:coreProperties>
</file>